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8AF10" w14:textId="3AE923E5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5624A0">
        <w:rPr>
          <w:b/>
          <w:noProof/>
          <w:sz w:val="24"/>
        </w:rPr>
        <w:t>3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86483">
        <w:rPr>
          <w:b/>
          <w:i/>
          <w:noProof/>
          <w:sz w:val="28"/>
        </w:rPr>
        <w:t>S3-</w:t>
      </w:r>
      <w:r w:rsidR="00D64676">
        <w:rPr>
          <w:b/>
          <w:i/>
          <w:noProof/>
          <w:sz w:val="28"/>
        </w:rPr>
        <w:t>23</w:t>
      </w:r>
      <w:r w:rsidR="00D64676">
        <w:rPr>
          <w:b/>
          <w:i/>
          <w:noProof/>
          <w:sz w:val="28"/>
        </w:rPr>
        <w:t>4610</w:t>
      </w:r>
    </w:p>
    <w:p w14:paraId="3A7BAEE1" w14:textId="782E41CF" w:rsidR="004E3939" w:rsidRPr="00DA53A0" w:rsidRDefault="00140CA4" w:rsidP="00AE1B3E">
      <w:pPr>
        <w:pStyle w:val="Header"/>
        <w:rPr>
          <w:sz w:val="22"/>
          <w:szCs w:val="22"/>
        </w:rPr>
      </w:pPr>
      <w:r w:rsidRPr="00140CA4">
        <w:rPr>
          <w:sz w:val="24"/>
        </w:rPr>
        <w:t>Chicago, US</w:t>
      </w:r>
      <w:r w:rsidR="00D73E0C">
        <w:rPr>
          <w:sz w:val="24"/>
        </w:rPr>
        <w:t>,</w:t>
      </w:r>
      <w:r w:rsidRPr="00140CA4">
        <w:rPr>
          <w:sz w:val="24"/>
        </w:rPr>
        <w:t xml:space="preserve"> 06 - 10 </w:t>
      </w:r>
      <w:r w:rsidR="00D73E0C">
        <w:rPr>
          <w:sz w:val="24"/>
        </w:rPr>
        <w:t>n</w:t>
      </w:r>
      <w:r w:rsidRPr="00140CA4">
        <w:rPr>
          <w:sz w:val="24"/>
        </w:rPr>
        <w:t xml:space="preserve">ovember </w:t>
      </w:r>
      <w:r w:rsidR="000B21DF">
        <w:rPr>
          <w:sz w:val="24"/>
        </w:rPr>
        <w:t>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E7886E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Reply-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AA0C13" w:rsidRPr="00AA0C13">
        <w:rPr>
          <w:rFonts w:ascii="Arial" w:hAnsi="Arial" w:cs="Arial"/>
          <w:b/>
          <w:sz w:val="22"/>
          <w:szCs w:val="22"/>
        </w:rPr>
        <w:t xml:space="preserve">on removal of </w:t>
      </w:r>
      <w:proofErr w:type="spellStart"/>
      <w:r w:rsidR="00AA0C13" w:rsidRPr="00AA0C13">
        <w:rPr>
          <w:rFonts w:ascii="Arial" w:hAnsi="Arial" w:cs="Arial"/>
          <w:b/>
          <w:sz w:val="22"/>
          <w:szCs w:val="22"/>
        </w:rPr>
        <w:t>uavAuthenticated</w:t>
      </w:r>
      <w:proofErr w:type="spellEnd"/>
      <w:r w:rsidR="00AA0C13" w:rsidRPr="00AA0C13">
        <w:rPr>
          <w:rFonts w:ascii="Arial" w:hAnsi="Arial" w:cs="Arial"/>
          <w:b/>
          <w:sz w:val="22"/>
          <w:szCs w:val="22"/>
        </w:rPr>
        <w:t xml:space="preserve"> IE</w:t>
      </w:r>
    </w:p>
    <w:p w14:paraId="06BA196E" w14:textId="44C5B9B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1AC3">
        <w:rPr>
          <w:rFonts w:ascii="Arial" w:hAnsi="Arial" w:cs="Arial"/>
          <w:b/>
          <w:bCs/>
          <w:sz w:val="22"/>
          <w:szCs w:val="22"/>
        </w:rPr>
        <w:t>S3-233512 (</w:t>
      </w:r>
      <w:r w:rsidR="00AA0C13" w:rsidRPr="00AA0C13">
        <w:rPr>
          <w:rFonts w:ascii="Arial" w:hAnsi="Arial" w:cs="Arial"/>
          <w:b/>
          <w:bCs/>
          <w:sz w:val="22"/>
          <w:szCs w:val="22"/>
        </w:rPr>
        <w:t>C4-230790</w:t>
      </w:r>
      <w:r w:rsidR="00B51AC3">
        <w:rPr>
          <w:rFonts w:ascii="Arial" w:hAnsi="Arial" w:cs="Arial"/>
          <w:b/>
          <w:bCs/>
          <w:sz w:val="22"/>
          <w:szCs w:val="22"/>
        </w:rPr>
        <w:t>)</w:t>
      </w:r>
      <w:r w:rsidR="00AA0C13">
        <w:rPr>
          <w:rFonts w:ascii="Arial" w:hAnsi="Arial" w:cs="Arial"/>
          <w:b/>
          <w:bCs/>
          <w:sz w:val="22"/>
          <w:szCs w:val="22"/>
        </w:rPr>
        <w:t xml:space="preserve"> </w:t>
      </w:r>
      <w:r w:rsidR="00AA0C13" w:rsidRPr="00AA0C13">
        <w:rPr>
          <w:rFonts w:ascii="Arial" w:hAnsi="Arial" w:cs="Arial"/>
          <w:b/>
          <w:bCs/>
          <w:sz w:val="22"/>
          <w:szCs w:val="22"/>
        </w:rPr>
        <w:t xml:space="preserve">LS on Removal of the </w:t>
      </w:r>
      <w:proofErr w:type="spellStart"/>
      <w:r w:rsidR="00AA0C13" w:rsidRPr="00AA0C13">
        <w:rPr>
          <w:rFonts w:ascii="Arial" w:hAnsi="Arial" w:cs="Arial"/>
          <w:b/>
          <w:bCs/>
          <w:sz w:val="22"/>
          <w:szCs w:val="22"/>
        </w:rPr>
        <w:t>uavAuthenticated</w:t>
      </w:r>
      <w:proofErr w:type="spellEnd"/>
      <w:r w:rsidR="00AA0C13" w:rsidRPr="00AA0C13">
        <w:rPr>
          <w:rFonts w:ascii="Arial" w:hAnsi="Arial" w:cs="Arial"/>
          <w:b/>
          <w:bCs/>
          <w:sz w:val="22"/>
          <w:szCs w:val="22"/>
        </w:rPr>
        <w:t xml:space="preserve"> IE from Create SM Context Request</w:t>
      </w:r>
    </w:p>
    <w:p w14:paraId="2C6E4D6E" w14:textId="29BA243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Rel-1</w:t>
      </w:r>
      <w:r w:rsidR="005624A0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E9D3ED8" w14:textId="3DB93D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0C13" w:rsidRPr="00AA0C13">
        <w:rPr>
          <w:rFonts w:ascii="Arial" w:hAnsi="Arial" w:cs="Arial"/>
          <w:b/>
          <w:bCs/>
          <w:sz w:val="22"/>
          <w:szCs w:val="22"/>
        </w:rPr>
        <w:t>ID_UAS</w:t>
      </w:r>
      <w:bookmarkStart w:id="5" w:name="_GoBack"/>
      <w:bookmarkEnd w:id="5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CD11FA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SA</w:t>
      </w:r>
      <w:r w:rsidR="00B51AC3">
        <w:rPr>
          <w:rFonts w:ascii="Arial" w:hAnsi="Arial" w:cs="Arial"/>
          <w:b/>
          <w:sz w:val="22"/>
          <w:szCs w:val="22"/>
        </w:rPr>
        <w:t>3</w:t>
      </w:r>
    </w:p>
    <w:p w14:paraId="2548326B" w14:textId="59BD53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0C13">
        <w:rPr>
          <w:rFonts w:ascii="Arial" w:hAnsi="Arial" w:cs="Arial"/>
          <w:b/>
          <w:bCs/>
          <w:sz w:val="22"/>
          <w:szCs w:val="22"/>
        </w:rPr>
        <w:t>CT</w:t>
      </w:r>
      <w:r w:rsidR="00B51AC3">
        <w:rPr>
          <w:rFonts w:ascii="Arial" w:hAnsi="Arial" w:cs="Arial"/>
          <w:b/>
          <w:bCs/>
          <w:sz w:val="22"/>
          <w:szCs w:val="22"/>
        </w:rPr>
        <w:t>4</w:t>
      </w:r>
      <w:r w:rsidR="004735C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DC2ED77" w14:textId="7B2A6E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1AC3">
        <w:rPr>
          <w:rFonts w:ascii="Arial" w:hAnsi="Arial" w:cs="Arial"/>
          <w:b/>
          <w:bCs/>
          <w:sz w:val="22"/>
          <w:szCs w:val="22"/>
        </w:rPr>
        <w:t>CT1, SA2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2D4EC4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0EF0">
        <w:rPr>
          <w:rFonts w:ascii="Arial" w:hAnsi="Arial" w:cs="Arial"/>
          <w:b/>
          <w:bCs/>
          <w:sz w:val="22"/>
          <w:szCs w:val="22"/>
        </w:rPr>
        <w:t>lei.zhongding@huawei</w:t>
      </w:r>
      <w:r w:rsidR="00357AA2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D7834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324B1BB" w14:textId="31A27DF9" w:rsidR="00C126B9" w:rsidRDefault="003A027B" w:rsidP="003A027B">
      <w:pPr>
        <w:rPr>
          <w:iCs/>
        </w:rPr>
      </w:pPr>
      <w:r w:rsidRPr="003A027B">
        <w:rPr>
          <w:iCs/>
        </w:rPr>
        <w:t xml:space="preserve">SA3 thanks </w:t>
      </w:r>
      <w:r w:rsidR="00AA0C13">
        <w:rPr>
          <w:iCs/>
        </w:rPr>
        <w:t>CT4</w:t>
      </w:r>
      <w:r w:rsidRPr="003A027B">
        <w:rPr>
          <w:iCs/>
        </w:rPr>
        <w:t xml:space="preserve"> for </w:t>
      </w:r>
      <w:r w:rsidR="00AA0C13">
        <w:rPr>
          <w:iCs/>
        </w:rPr>
        <w:t>their</w:t>
      </w:r>
      <w:r w:rsidRPr="003A027B">
        <w:rPr>
          <w:iCs/>
        </w:rPr>
        <w:t xml:space="preserve"> LS on </w:t>
      </w:r>
      <w:r w:rsidR="00AA0C13" w:rsidRPr="00AA0C13">
        <w:rPr>
          <w:iCs/>
        </w:rPr>
        <w:t xml:space="preserve">Removal of the </w:t>
      </w:r>
      <w:proofErr w:type="spellStart"/>
      <w:r w:rsidR="00AA0C13" w:rsidRPr="00AA0C13">
        <w:rPr>
          <w:iCs/>
        </w:rPr>
        <w:t>uavAuthenticated</w:t>
      </w:r>
      <w:proofErr w:type="spellEnd"/>
      <w:r w:rsidR="00AA0C13" w:rsidRPr="00AA0C13">
        <w:rPr>
          <w:iCs/>
        </w:rPr>
        <w:t xml:space="preserve"> IE from Create SM Context Request</w:t>
      </w:r>
      <w:r w:rsidRPr="003A027B">
        <w:rPr>
          <w:iCs/>
        </w:rPr>
        <w:t xml:space="preserve">. SA3 would like to </w:t>
      </w:r>
      <w:r w:rsidR="00AA0C13">
        <w:rPr>
          <w:iCs/>
        </w:rPr>
        <w:t xml:space="preserve">inform CT4 that </w:t>
      </w:r>
      <w:r w:rsidR="00AA0C13">
        <w:rPr>
          <w:rFonts w:eastAsiaTheme="minorEastAsia"/>
          <w:color w:val="000000"/>
          <w:lang w:eastAsia="zh-CN"/>
        </w:rPr>
        <w:t xml:space="preserve">TS 33.256 has been updated to be aligned with TS 23.256, as suggested by CT4 in the LS. </w:t>
      </w:r>
    </w:p>
    <w:p w14:paraId="08AF3A7D" w14:textId="5E19811B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437C2F1" w14:textId="60DBDE08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44415272" w14:textId="5AB82E3D" w:rsidR="003A027B" w:rsidDel="00331433" w:rsidRDefault="008D3186" w:rsidP="003A027B">
      <w:pPr>
        <w:rPr>
          <w:color w:val="0070C0"/>
        </w:rPr>
      </w:pPr>
      <w:r w:rsidRPr="008D3186">
        <w:rPr>
          <w:rFonts w:ascii="Arial" w:hAnsi="Arial" w:cs="Arial"/>
          <w:b/>
        </w:rPr>
        <w:t xml:space="preserve">To </w:t>
      </w:r>
      <w:r w:rsidR="00AA0C13">
        <w:rPr>
          <w:rFonts w:ascii="Arial" w:hAnsi="Arial" w:cs="Arial"/>
          <w:b/>
        </w:rPr>
        <w:t>CT4</w:t>
      </w:r>
      <w:r w:rsidRPr="008D3186">
        <w:rPr>
          <w:rFonts w:ascii="Arial" w:hAnsi="Arial" w:cs="Arial"/>
          <w:b/>
        </w:rPr>
        <w:t>:</w:t>
      </w:r>
      <w:r w:rsidRPr="00822BD7">
        <w:t xml:space="preserve"> </w:t>
      </w:r>
      <w:r w:rsidR="00331433" w:rsidRPr="00822BD7">
        <w:t xml:space="preserve">SA3 </w:t>
      </w:r>
      <w:r w:rsidR="00822BD7">
        <w:t xml:space="preserve">kindly </w:t>
      </w:r>
      <w:r w:rsidR="00331433" w:rsidRPr="00822BD7">
        <w:t xml:space="preserve">asks </w:t>
      </w:r>
      <w:r w:rsidR="00AA0C13">
        <w:t>CT4</w:t>
      </w:r>
      <w:r w:rsidR="00331433" w:rsidRPr="00822BD7">
        <w:t xml:space="preserve"> to take above information into account.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BA1AE81" w:rsidR="000B21DF" w:rsidRDefault="00B35644" w:rsidP="002F1940">
      <w:r>
        <w:t>SA3#</w:t>
      </w:r>
      <w:r w:rsidR="002D5906">
        <w:t>115</w:t>
      </w:r>
      <w:r>
        <w:tab/>
      </w:r>
      <w:r w:rsidR="002D5906">
        <w:t>26 Feb</w:t>
      </w:r>
      <w:r w:rsidR="003C06D2">
        <w:t xml:space="preserve"> - </w:t>
      </w:r>
      <w:r w:rsidR="002D5906">
        <w:t>1</w:t>
      </w:r>
      <w:r w:rsidR="003C06D2">
        <w:t xml:space="preserve"> </w:t>
      </w:r>
      <w:r w:rsidR="002D5906">
        <w:t xml:space="preserve">Mar </w:t>
      </w:r>
      <w:r w:rsidR="003C06D2">
        <w:t>202</w:t>
      </w:r>
      <w:r w:rsidR="002D5906">
        <w:t>4</w:t>
      </w:r>
      <w:r>
        <w:tab/>
      </w:r>
      <w:r w:rsidR="002D5906">
        <w:t>Athens (Greece</w:t>
      </w:r>
      <w:r w:rsidR="003867B1">
        <w:rPr>
          <w:rFonts w:hint="eastAsia"/>
          <w:lang w:eastAsia="zh-CN"/>
        </w:rPr>
        <w:t>)</w:t>
      </w:r>
    </w:p>
    <w:p w14:paraId="70B36025" w14:textId="33287792" w:rsidR="00D33624" w:rsidRPr="00074D3C" w:rsidRDefault="00D33624" w:rsidP="002F1940">
      <w:r>
        <w:t>SA3#11</w:t>
      </w:r>
      <w:r w:rsidR="003867B1">
        <w:t>6</w:t>
      </w:r>
      <w:r>
        <w:tab/>
      </w:r>
      <w:r w:rsidR="009C01E1">
        <w:t>2</w:t>
      </w:r>
      <w:r w:rsidR="003867B1">
        <w:t>0</w:t>
      </w:r>
      <w:r w:rsidR="009C01E1">
        <w:t xml:space="preserve"> - 2</w:t>
      </w:r>
      <w:r w:rsidR="003867B1">
        <w:t>4</w:t>
      </w:r>
      <w:r w:rsidR="009C01E1">
        <w:t xml:space="preserve"> May 202</w:t>
      </w:r>
      <w:r w:rsidR="003867B1">
        <w:t>4</w:t>
      </w:r>
      <w:r w:rsidR="008D3186">
        <w:tab/>
      </w:r>
      <w:r w:rsidR="009C01E1">
        <w:tab/>
      </w:r>
      <w:r w:rsidR="003867B1">
        <w:rPr>
          <w:rFonts w:hint="eastAsia"/>
          <w:lang w:eastAsia="zh-CN"/>
        </w:rPr>
        <w:t>Korea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00B7A" w14:textId="77777777" w:rsidR="00720B27" w:rsidRDefault="00720B27">
      <w:pPr>
        <w:spacing w:after="0"/>
      </w:pPr>
      <w:r>
        <w:separator/>
      </w:r>
    </w:p>
  </w:endnote>
  <w:endnote w:type="continuationSeparator" w:id="0">
    <w:p w14:paraId="1E05E92B" w14:textId="77777777" w:rsidR="00720B27" w:rsidRDefault="00720B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C836F2" w14:textId="77777777" w:rsidR="00720B27" w:rsidRDefault="00720B27">
      <w:pPr>
        <w:spacing w:after="0"/>
      </w:pPr>
      <w:r>
        <w:separator/>
      </w:r>
    </w:p>
  </w:footnote>
  <w:footnote w:type="continuationSeparator" w:id="0">
    <w:p w14:paraId="418E2D3F" w14:textId="77777777" w:rsidR="00720B27" w:rsidRDefault="00720B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51641"/>
    <w:rsid w:val="00074D3C"/>
    <w:rsid w:val="000B21DF"/>
    <w:rsid w:val="000E6116"/>
    <w:rsid w:val="000F6242"/>
    <w:rsid w:val="00103FF1"/>
    <w:rsid w:val="00140CA4"/>
    <w:rsid w:val="00165264"/>
    <w:rsid w:val="001913F5"/>
    <w:rsid w:val="00192077"/>
    <w:rsid w:val="00196B59"/>
    <w:rsid w:val="001A14F2"/>
    <w:rsid w:val="001B3A86"/>
    <w:rsid w:val="001B763F"/>
    <w:rsid w:val="001D085E"/>
    <w:rsid w:val="001D13C2"/>
    <w:rsid w:val="00205A3F"/>
    <w:rsid w:val="0021298C"/>
    <w:rsid w:val="00220060"/>
    <w:rsid w:val="00226381"/>
    <w:rsid w:val="002473B2"/>
    <w:rsid w:val="002751B3"/>
    <w:rsid w:val="002869FE"/>
    <w:rsid w:val="002C2E09"/>
    <w:rsid w:val="002D5906"/>
    <w:rsid w:val="002E01C1"/>
    <w:rsid w:val="002F1940"/>
    <w:rsid w:val="00322204"/>
    <w:rsid w:val="003274F5"/>
    <w:rsid w:val="00331433"/>
    <w:rsid w:val="003372BA"/>
    <w:rsid w:val="00357AA2"/>
    <w:rsid w:val="00360183"/>
    <w:rsid w:val="00383545"/>
    <w:rsid w:val="003867B1"/>
    <w:rsid w:val="003A027B"/>
    <w:rsid w:val="003C06D2"/>
    <w:rsid w:val="003F5E20"/>
    <w:rsid w:val="0041099B"/>
    <w:rsid w:val="00433500"/>
    <w:rsid w:val="00433F71"/>
    <w:rsid w:val="0043559E"/>
    <w:rsid w:val="00437B1F"/>
    <w:rsid w:val="00440D43"/>
    <w:rsid w:val="00470DF6"/>
    <w:rsid w:val="004735C0"/>
    <w:rsid w:val="004E3939"/>
    <w:rsid w:val="005111E6"/>
    <w:rsid w:val="00526DDD"/>
    <w:rsid w:val="005404AE"/>
    <w:rsid w:val="005624A0"/>
    <w:rsid w:val="00594CE7"/>
    <w:rsid w:val="005C6590"/>
    <w:rsid w:val="005F18E9"/>
    <w:rsid w:val="005F45DF"/>
    <w:rsid w:val="006052AD"/>
    <w:rsid w:val="00656968"/>
    <w:rsid w:val="00692039"/>
    <w:rsid w:val="006A0EF0"/>
    <w:rsid w:val="006A4F94"/>
    <w:rsid w:val="006A6D4C"/>
    <w:rsid w:val="006D7684"/>
    <w:rsid w:val="006E6FB1"/>
    <w:rsid w:val="0072006F"/>
    <w:rsid w:val="00720B27"/>
    <w:rsid w:val="00725015"/>
    <w:rsid w:val="007317D2"/>
    <w:rsid w:val="0073766B"/>
    <w:rsid w:val="007B164B"/>
    <w:rsid w:val="007F4F92"/>
    <w:rsid w:val="008112C7"/>
    <w:rsid w:val="00822BD7"/>
    <w:rsid w:val="008510BB"/>
    <w:rsid w:val="008D3033"/>
    <w:rsid w:val="008D3186"/>
    <w:rsid w:val="008D772F"/>
    <w:rsid w:val="00914CD1"/>
    <w:rsid w:val="009603F6"/>
    <w:rsid w:val="009963AC"/>
    <w:rsid w:val="0099764C"/>
    <w:rsid w:val="009C01E1"/>
    <w:rsid w:val="009E283F"/>
    <w:rsid w:val="00A001BD"/>
    <w:rsid w:val="00A53DA7"/>
    <w:rsid w:val="00A70448"/>
    <w:rsid w:val="00A74780"/>
    <w:rsid w:val="00A74DFC"/>
    <w:rsid w:val="00A76E48"/>
    <w:rsid w:val="00AA0C13"/>
    <w:rsid w:val="00AA4FF3"/>
    <w:rsid w:val="00AE1B3E"/>
    <w:rsid w:val="00B14257"/>
    <w:rsid w:val="00B35644"/>
    <w:rsid w:val="00B51AC3"/>
    <w:rsid w:val="00B541FB"/>
    <w:rsid w:val="00B606E4"/>
    <w:rsid w:val="00B7192B"/>
    <w:rsid w:val="00B97703"/>
    <w:rsid w:val="00BA3D66"/>
    <w:rsid w:val="00C126B9"/>
    <w:rsid w:val="00C1725D"/>
    <w:rsid w:val="00CE36A7"/>
    <w:rsid w:val="00CF6087"/>
    <w:rsid w:val="00D14BB6"/>
    <w:rsid w:val="00D22B0A"/>
    <w:rsid w:val="00D33624"/>
    <w:rsid w:val="00D64676"/>
    <w:rsid w:val="00D73E0C"/>
    <w:rsid w:val="00E04CB7"/>
    <w:rsid w:val="00E151A5"/>
    <w:rsid w:val="00E2241D"/>
    <w:rsid w:val="00E26316"/>
    <w:rsid w:val="00E42878"/>
    <w:rsid w:val="00E813E5"/>
    <w:rsid w:val="00E86483"/>
    <w:rsid w:val="00EC4499"/>
    <w:rsid w:val="00EC53BE"/>
    <w:rsid w:val="00EE034E"/>
    <w:rsid w:val="00F100D9"/>
    <w:rsid w:val="00F25496"/>
    <w:rsid w:val="00F309B4"/>
    <w:rsid w:val="00F3579A"/>
    <w:rsid w:val="00F667CF"/>
    <w:rsid w:val="00F803BE"/>
    <w:rsid w:val="00FB2E7B"/>
    <w:rsid w:val="00FB32B4"/>
    <w:rsid w:val="00FC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4CE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2002-04-23T07:10:00Z</cp:lastPrinted>
  <dcterms:created xsi:type="dcterms:W3CDTF">2023-10-30T07:16:00Z</dcterms:created>
  <dcterms:modified xsi:type="dcterms:W3CDTF">2023-10-30T07:17:00Z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(3)+4vQpWPC1ULj++T5nluyHp4w1Zy5QgjqyUq4C9W9m/i1uK5bqD5QiApqWFjyrfQM5kVJZ1x0
hg4sUxnQ/UkkUYPbthNWcHpY/LWF8+WMGaq0BU+qAMzjCbaghZPs8LIWAHVd+wvI1BarNoDa
I+T5XZVg87nypYiH7Q/9CrWyAPl5JpslnU8Pigb9DehecI/CuQvpKDmocHZi84tZcqYb14Nz
ODoa04wCnx7cjICZp3</vt:lpwstr>
  </property>
  <property fmtid="{D5CDD505-2E9C-101B-9397-08002B2CF9AE}" pid="3" name="_2015_ms_pID_7253431">
    <vt:lpwstr>5OOADzMgj6IXlE81UYxwimaOJ9GX3rjRJI6dMoytjUI/r6ZRnwW62F
BtQSG6Xgx09wFbws9Ah8ZNKaPNB/KirSFsnMchaUB1U6TBPQjPEIUfxJHCq1bdFi2gSuLsTD
wj4PMln9LWUt1WU3AAY2xC0K4jLMRQ8VQfunVwbPDyUhiP5PERMa1rmQIXOISzcLgsB3KgTB
dEVRIkpU7mvivUe+7pQGWJ6UtkhO9hLZ/JJ9</vt:lpwstr>
  </property>
  <property fmtid="{D5CDD505-2E9C-101B-9397-08002B2CF9AE}" pid="4" name="_2015_ms_pID_7253432">
    <vt:lpwstr>nw==</vt:lpwstr>
  </property>
</Properties>
</file>